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9DC2D" w14:textId="293A5939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11103F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S2-210</w:t>
      </w:r>
      <w:r w:rsidR="00945E2B">
        <w:rPr>
          <w:rFonts w:cs="Arial"/>
          <w:b/>
          <w:noProof/>
          <w:sz w:val="24"/>
        </w:rPr>
        <w:t>xxxx</w:t>
      </w:r>
    </w:p>
    <w:p w14:paraId="7DA68C7C" w14:textId="55C50CD2" w:rsidR="00640CCF" w:rsidRDefault="0011103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</w:t>
      </w:r>
      <w:r w:rsidR="00640C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November</w:t>
      </w:r>
      <w:r w:rsidR="00640CCF">
        <w:rPr>
          <w:rFonts w:cs="Arial"/>
          <w:b/>
          <w:noProof/>
          <w:sz w:val="24"/>
        </w:rPr>
        <w:t>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53A49" w14:textId="2591BB5F" w:rsidR="00945E2B" w:rsidRPr="00945E2B" w:rsidRDefault="00202BDF" w:rsidP="00945E2B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BD14CF">
        <w:t xml:space="preserve">[DRAFT]Reply </w:t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69146657" w:rsidR="00202BDF" w:rsidRPr="000F4E43" w:rsidRDefault="00202BDF" w:rsidP="00202BDF">
      <w:pPr>
        <w:pStyle w:val="Title"/>
      </w:pPr>
      <w:r w:rsidRPr="000F4E43">
        <w:t>Re</w:t>
      </w:r>
      <w:r w:rsidR="00945E2B">
        <w:t>ply to</w:t>
      </w:r>
      <w:r w:rsidRPr="000F4E43">
        <w:t>:</w:t>
      </w:r>
      <w:r w:rsidRPr="000F4E43">
        <w:tab/>
      </w:r>
      <w:r w:rsidR="00945E2B">
        <w:t>C4-214540 / S2-210</w:t>
      </w:r>
      <w:r w:rsidR="0011103F">
        <w:t>8268</w:t>
      </w:r>
    </w:p>
    <w:p w14:paraId="7DC1E9B3" w14:textId="77777777" w:rsidR="00945E2B" w:rsidRPr="000F4E43" w:rsidRDefault="00945E2B" w:rsidP="00945E2B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2A89453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="00945E2B">
        <w:rPr>
          <w:b w:val="0"/>
        </w:rPr>
        <w:t>SA2</w:t>
      </w:r>
    </w:p>
    <w:p w14:paraId="55A6864D" w14:textId="20815BF0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45E2B">
        <w:rPr>
          <w:b w:val="0"/>
        </w:rPr>
        <w:t>CT4</w:t>
      </w:r>
      <w:r w:rsidR="0099414A">
        <w:rPr>
          <w:rFonts w:hint="eastAsia"/>
          <w:b w:val="0"/>
          <w:lang w:eastAsia="zh-CN"/>
        </w:rPr>
        <w:t>, CT1</w:t>
      </w:r>
    </w:p>
    <w:p w14:paraId="707B0E84" w14:textId="77777777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2280BAE2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 w:eastAsia="zh-CN"/>
        </w:rPr>
      </w:pPr>
      <w:r w:rsidRPr="00133C69">
        <w:rPr>
          <w:lang w:val="fi-FI"/>
        </w:rPr>
        <w:t>Name:</w:t>
      </w:r>
      <w:r w:rsidRPr="00133C69">
        <w:rPr>
          <w:bCs/>
          <w:lang w:val="fi-FI"/>
        </w:rPr>
        <w:tab/>
      </w:r>
      <w:r w:rsidR="00945E2B" w:rsidRPr="00133C69">
        <w:rPr>
          <w:bCs/>
          <w:lang w:val="fi-FI" w:eastAsia="zh-CN"/>
        </w:rPr>
        <w:t>Hannu Hietalahti</w:t>
      </w:r>
    </w:p>
    <w:p w14:paraId="5A1E1D6A" w14:textId="77777777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/>
        </w:rPr>
      </w:pPr>
      <w:r w:rsidRPr="00133C69">
        <w:rPr>
          <w:lang w:val="fi-FI"/>
        </w:rPr>
        <w:t>Tel. Number:</w:t>
      </w:r>
      <w:r w:rsidRPr="00133C69">
        <w:rPr>
          <w:bCs/>
          <w:lang w:val="fi-FI"/>
        </w:rPr>
        <w:tab/>
      </w:r>
    </w:p>
    <w:p w14:paraId="505B492B" w14:textId="28793E99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945E2B">
        <w:rPr>
          <w:bCs/>
          <w:color w:val="0000FF"/>
          <w:lang w:eastAsia="zh-CN"/>
        </w:rPr>
        <w:t>Hannu.hietalahti</w:t>
      </w:r>
      <w:r>
        <w:rPr>
          <w:bCs/>
          <w:color w:val="0000FF"/>
        </w:rPr>
        <w:t>@</w:t>
      </w:r>
      <w:r w:rsidR="00945E2B">
        <w:rPr>
          <w:bCs/>
          <w:color w:val="0000FF"/>
          <w:lang w:eastAsia="zh-CN"/>
        </w:rPr>
        <w:t>nokia.com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AC2738" w14:textId="46F3C77E" w:rsidR="00202BDF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 xml:space="preserve">SA2 thanks CT4 for being informed of CT4 intention to create new TS for SBI-based SMS under CT4 control. </w:t>
      </w:r>
    </w:p>
    <w:p w14:paraId="1139159A" w14:textId="55FE6CD7" w:rsidR="00945E2B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</w:p>
    <w:p w14:paraId="1CA26147" w14:textId="0C3D966B" w:rsidR="00945E2B" w:rsidRPr="00670BEA" w:rsidRDefault="00945E2B" w:rsidP="00945E2B">
      <w:pPr>
        <w:pStyle w:val="Header"/>
        <w:rPr>
          <w:rFonts w:cs="Arial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>SA2 encourages CT4 to proceed as suggested in CT4 LS and to keep the other groups informed as necessary.</w:t>
      </w: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BBA9CBB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78F7">
        <w:rPr>
          <w:rFonts w:ascii="Arial" w:hAnsi="Arial" w:cs="Arial" w:hint="eastAsia"/>
          <w:b/>
          <w:lang w:eastAsia="zh-CN"/>
        </w:rPr>
        <w:t>CT</w:t>
      </w:r>
      <w:r w:rsidR="00133C69">
        <w:rPr>
          <w:rFonts w:ascii="Arial" w:hAnsi="Arial" w:cs="Arial"/>
          <w:b/>
          <w:lang w:eastAsia="zh-CN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583AC63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5E2B">
        <w:rPr>
          <w:rFonts w:ascii="Arial" w:hAnsi="Arial" w:cs="Arial"/>
        </w:rPr>
        <w:t xml:space="preserve">SA2 kindly encourages CT4 to take this information into account and to note the LS. 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31C02CC9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27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7BD57361" w14:textId="5FDDF385" w:rsidR="00945E2B" w:rsidRPr="00F61979" w:rsidRDefault="00945E2B" w:rsidP="00202BDF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SA2#149-e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2765">
        <w:rPr>
          <w:rFonts w:ascii="Arial" w:hAnsi="Arial" w:cs="Arial"/>
          <w:bCs/>
        </w:rPr>
        <w:t xml:space="preserve">Feb </w:t>
      </w:r>
      <w:r>
        <w:rPr>
          <w:rFonts w:ascii="Arial" w:hAnsi="Arial" w:cs="Arial"/>
          <w:bCs/>
        </w:rPr>
        <w:t>14-25, 2022</w:t>
      </w:r>
      <w:r>
        <w:rPr>
          <w:rFonts w:ascii="Arial" w:hAnsi="Arial" w:cs="Arial"/>
          <w:bCs/>
        </w:rPr>
        <w:tab/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8C931" w14:textId="77777777" w:rsidR="005B6D97" w:rsidRDefault="005B6D97">
      <w:r>
        <w:separator/>
      </w:r>
    </w:p>
  </w:endnote>
  <w:endnote w:type="continuationSeparator" w:id="0">
    <w:p w14:paraId="28EC2EC3" w14:textId="77777777" w:rsidR="005B6D97" w:rsidRDefault="005B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DFE67" w14:textId="77777777" w:rsidR="005B6D97" w:rsidRDefault="005B6D97">
      <w:r>
        <w:separator/>
      </w:r>
    </w:p>
  </w:footnote>
  <w:footnote w:type="continuationSeparator" w:id="0">
    <w:p w14:paraId="640FA6C4" w14:textId="77777777" w:rsidR="005B6D97" w:rsidRDefault="005B6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154C"/>
    <w:rsid w:val="000C6598"/>
    <w:rsid w:val="000D21C2"/>
    <w:rsid w:val="000D649F"/>
    <w:rsid w:val="000D759A"/>
    <w:rsid w:val="000E1C27"/>
    <w:rsid w:val="000E300F"/>
    <w:rsid w:val="000E5A36"/>
    <w:rsid w:val="000E5B74"/>
    <w:rsid w:val="000F2C43"/>
    <w:rsid w:val="00106B93"/>
    <w:rsid w:val="0011103F"/>
    <w:rsid w:val="001119ED"/>
    <w:rsid w:val="00114B6E"/>
    <w:rsid w:val="001154DC"/>
    <w:rsid w:val="00116911"/>
    <w:rsid w:val="00116BDF"/>
    <w:rsid w:val="00117EBF"/>
    <w:rsid w:val="00130F54"/>
    <w:rsid w:val="00130F69"/>
    <w:rsid w:val="0013241F"/>
    <w:rsid w:val="00133C69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B6D97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70BEA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45E2B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2046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3606B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4CF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77A21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2765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101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Hietalahti, Hannu (Nokia - FI/Oulu)</cp:lastModifiedBy>
  <cp:revision>8</cp:revision>
  <cp:lastPrinted>1900-12-31T16:00:00Z</cp:lastPrinted>
  <dcterms:created xsi:type="dcterms:W3CDTF">2021-10-20T12:52:00Z</dcterms:created>
  <dcterms:modified xsi:type="dcterms:W3CDTF">2021-11-18T11:06:00Z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